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19348" w14:textId="4D317894" w:rsidR="005F1564" w:rsidRDefault="00E95F52">
      <w:pPr>
        <w:jc w:val="center"/>
        <w:rPr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80256" behindDoc="1" locked="0" layoutInCell="1" allowOverlap="1" wp14:anchorId="2DD51023" wp14:editId="7D7ECD02">
            <wp:simplePos x="0" y="0"/>
            <wp:positionH relativeFrom="column">
              <wp:posOffset>5652452</wp:posOffset>
            </wp:positionH>
            <wp:positionV relativeFrom="paragraph">
              <wp:posOffset>-844867</wp:posOffset>
            </wp:positionV>
            <wp:extent cx="450441" cy="1224442"/>
            <wp:effectExtent l="0" t="6032" r="952" b="953"/>
            <wp:wrapNone/>
            <wp:docPr id="10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706" t="74911" r="31665" b="7543"/>
                    <a:stretch/>
                  </pic:blipFill>
                  <pic:spPr bwMode="auto">
                    <a:xfrm rot="16200000">
                      <a:off x="0" y="0"/>
                      <a:ext cx="450441" cy="12244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DBD95D4" wp14:editId="4692DB9A">
                <wp:simplePos x="0" y="0"/>
                <wp:positionH relativeFrom="column">
                  <wp:posOffset>5161280</wp:posOffset>
                </wp:positionH>
                <wp:positionV relativeFrom="paragraph">
                  <wp:posOffset>-635</wp:posOffset>
                </wp:positionV>
                <wp:extent cx="800100" cy="231140"/>
                <wp:effectExtent l="0" t="0" r="19050" b="16510"/>
                <wp:wrapNone/>
                <wp:docPr id="2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311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76845F" w14:textId="77777777" w:rsidR="005F1564" w:rsidRPr="00D91D57" w:rsidRDefault="005F1564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 w:rsidRPr="00D91D57">
                              <w:rPr>
                                <w:rFonts w:hint="eastAsia"/>
                                <w:szCs w:val="21"/>
                              </w:rPr>
                              <w:t>両面印刷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BD95D4" id="Rectangle 11" o:spid="_x0000_s1026" style="position:absolute;left:0;text-align:left;margin-left:406.4pt;margin-top:-.05pt;width:63pt;height:1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" filled="f" strokecolor="black [3213]">
                <v:textbox inset="5.85pt,.7pt,5.85pt,.7pt">
                  <w:txbxContent>
                    <w:p w14:paraId="7276845F" w14:textId="77777777" w:rsidR="005F1564" w:rsidRPr="00D91D57" w:rsidRDefault="005F1564">
                      <w:pPr>
                        <w:jc w:val="center"/>
                        <w:rPr>
                          <w:szCs w:val="21"/>
                        </w:rPr>
                      </w:pPr>
                      <w:r w:rsidRPr="00D91D57">
                        <w:rPr>
                          <w:rFonts w:hint="eastAsia"/>
                          <w:szCs w:val="21"/>
                        </w:rPr>
                        <w:t>両面印刷</w:t>
                      </w:r>
                    </w:p>
                  </w:txbxContent>
                </v:textbox>
              </v:rect>
            </w:pict>
          </mc:Fallback>
        </mc:AlternateContent>
      </w:r>
      <w:r w:rsidR="002C16FC" w:rsidRPr="003001DB">
        <w:rPr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05812F4F" wp14:editId="524476BC">
                <wp:simplePos x="0" y="0"/>
                <wp:positionH relativeFrom="margin">
                  <wp:posOffset>-194310</wp:posOffset>
                </wp:positionH>
                <wp:positionV relativeFrom="paragraph">
                  <wp:posOffset>4445</wp:posOffset>
                </wp:positionV>
                <wp:extent cx="800100" cy="231140"/>
                <wp:effectExtent l="0" t="0" r="0" b="0"/>
                <wp:wrapNone/>
                <wp:docPr id="5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311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1B3307" w14:textId="557AB72F" w:rsidR="003001DB" w:rsidRPr="00E81AFE" w:rsidRDefault="003001DB" w:rsidP="003001DB">
                            <w:pPr>
                              <w:jc w:val="center"/>
                              <w:rPr>
                                <w:sz w:val="16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</w:rPr>
                              <w:t>記載例</w:t>
                            </w:r>
                            <w:r>
                              <w:rPr>
                                <w:rFonts w:hint="eastAsia"/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812F4F" id="_x0000_s1027" style="position:absolute;left:0;text-align:left;margin-left:-15.3pt;margin-top:.35pt;width:63pt;height:18.2pt;z-index:251678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" filled="f" stroked="f">
                <v:textbox inset="5.85pt,.7pt,5.85pt,.7pt">
                  <w:txbxContent>
                    <w:p w14:paraId="251B3307" w14:textId="557AB72F" w:rsidR="003001DB" w:rsidRPr="00E81AFE" w:rsidRDefault="003001DB" w:rsidP="003001DB">
                      <w:pPr>
                        <w:jc w:val="center"/>
                        <w:rPr>
                          <w:sz w:val="16"/>
                          <w:szCs w:val="21"/>
                        </w:rPr>
                      </w:pPr>
                      <w:r>
                        <w:rPr>
                          <w:rFonts w:hint="eastAsia"/>
                          <w:sz w:val="16"/>
                        </w:rPr>
                        <w:t>記載例</w:t>
                      </w:r>
                      <w:r>
                        <w:rPr>
                          <w:rFonts w:hint="eastAsia"/>
                          <w:sz w:val="16"/>
                        </w:rPr>
                        <w:t>3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097D7A"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465B9E9A" wp14:editId="43E04672">
                <wp:simplePos x="0" y="0"/>
                <wp:positionH relativeFrom="column">
                  <wp:posOffset>4263390</wp:posOffset>
                </wp:positionH>
                <wp:positionV relativeFrom="paragraph">
                  <wp:posOffset>381635</wp:posOffset>
                </wp:positionV>
                <wp:extent cx="1963420" cy="843915"/>
                <wp:effectExtent l="0" t="0" r="17780" b="13335"/>
                <wp:wrapNone/>
                <wp:docPr id="8" name="角丸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3420" cy="84391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0D0120" w14:textId="77777777" w:rsidR="00097D7A" w:rsidRPr="00097D7A" w:rsidRDefault="00097D7A" w:rsidP="00097D7A">
                            <w:pPr>
                              <w:rPr>
                                <w:sz w:val="20"/>
                                <w:szCs w:val="21"/>
                              </w:rPr>
                            </w:pPr>
                            <w:r w:rsidRPr="00097D7A">
                              <w:rPr>
                                <w:rFonts w:hint="eastAsia"/>
                                <w:sz w:val="20"/>
                                <w:szCs w:val="21"/>
                              </w:rPr>
                              <w:t>戸籍と一致していること</w:t>
                            </w:r>
                          </w:p>
                          <w:p w14:paraId="6EF11844" w14:textId="77777777" w:rsidR="00097D7A" w:rsidRPr="00097D7A" w:rsidRDefault="00097D7A" w:rsidP="00097D7A">
                            <w:pPr>
                              <w:rPr>
                                <w:sz w:val="20"/>
                                <w:szCs w:val="21"/>
                              </w:rPr>
                            </w:pPr>
                            <w:r w:rsidRPr="00097D7A">
                              <w:rPr>
                                <w:rFonts w:hint="eastAsia"/>
                                <w:sz w:val="20"/>
                                <w:szCs w:val="21"/>
                              </w:rPr>
                              <w:t>（</w:t>
                            </w:r>
                            <w:r w:rsidRPr="00097D7A">
                              <w:rPr>
                                <w:sz w:val="20"/>
                                <w:szCs w:val="21"/>
                              </w:rPr>
                              <w:t>「都道府県」「大字」等の欠落に注意すること。）</w:t>
                            </w:r>
                          </w:p>
                          <w:p w14:paraId="323CDB45" w14:textId="77777777" w:rsidR="00097D7A" w:rsidRPr="006B323E" w:rsidRDefault="00097D7A" w:rsidP="006B323E">
                            <w:pPr>
                              <w:spacing w:line="220" w:lineRule="exact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65B9E9A" id="角丸四角形 8" o:spid="_x0000_s1028" style="position:absolute;left:0;text-align:left;margin-left:335.7pt;margin-top:30.05pt;width:154.6pt;height:66.4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" fillcolor="white [3201]" strokecolor="black [3200]" strokeweight="1pt">
                <v:stroke joinstyle="miter"/>
                <v:textbox>
                  <w:txbxContent>
                    <w:p w14:paraId="550D0120" w14:textId="77777777" w:rsidR="00097D7A" w:rsidRPr="00097D7A" w:rsidRDefault="00097D7A" w:rsidP="00097D7A">
                      <w:pPr>
                        <w:rPr>
                          <w:sz w:val="20"/>
                          <w:szCs w:val="21"/>
                        </w:rPr>
                      </w:pPr>
                      <w:r w:rsidRPr="00097D7A">
                        <w:rPr>
                          <w:rFonts w:hint="eastAsia"/>
                          <w:sz w:val="20"/>
                          <w:szCs w:val="21"/>
                        </w:rPr>
                        <w:t>戸籍と一致していること</w:t>
                      </w:r>
                    </w:p>
                    <w:p w14:paraId="6EF11844" w14:textId="77777777" w:rsidR="00097D7A" w:rsidRPr="00097D7A" w:rsidRDefault="00097D7A" w:rsidP="00097D7A">
                      <w:pPr>
                        <w:rPr>
                          <w:sz w:val="20"/>
                          <w:szCs w:val="21"/>
                        </w:rPr>
                      </w:pPr>
                      <w:r w:rsidRPr="00097D7A">
                        <w:rPr>
                          <w:rFonts w:hint="eastAsia"/>
                          <w:sz w:val="20"/>
                          <w:szCs w:val="21"/>
                        </w:rPr>
                        <w:t>（</w:t>
                      </w:r>
                      <w:r w:rsidRPr="00097D7A">
                        <w:rPr>
                          <w:sz w:val="20"/>
                          <w:szCs w:val="21"/>
                        </w:rPr>
                        <w:t>「都道府県」「大字」等の欠落に注意すること。）</w:t>
                      </w:r>
                    </w:p>
                    <w:p w14:paraId="323CDB45" w14:textId="77777777" w:rsidR="00097D7A" w:rsidRPr="006B323E" w:rsidRDefault="00097D7A" w:rsidP="006B323E">
                      <w:pPr>
                        <w:spacing w:line="220" w:lineRule="exact"/>
                        <w:rPr>
                          <w:sz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5F1564">
        <w:rPr>
          <w:rFonts w:hint="eastAsia"/>
          <w:sz w:val="36"/>
          <w:szCs w:val="36"/>
        </w:rPr>
        <w:t>履　　歴　　書</w:t>
      </w:r>
    </w:p>
    <w:p w14:paraId="74BBFC28" w14:textId="0B8F16BA" w:rsidR="005F1564" w:rsidRDefault="005F1564">
      <w:pPr>
        <w:rPr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7936"/>
      </w:tblGrid>
      <w:tr w:rsidR="005F1564" w14:paraId="7D97A281" w14:textId="77777777" w:rsidTr="00DA1A5A">
        <w:trPr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AC583EA" w14:textId="5AC22C30" w:rsidR="005F1564" w:rsidRDefault="005F156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　籍</w:t>
            </w:r>
          </w:p>
        </w:tc>
        <w:tc>
          <w:tcPr>
            <w:tcW w:w="7936" w:type="dxa"/>
            <w:tcBorders>
              <w:top w:val="nil"/>
              <w:left w:val="nil"/>
              <w:bottom w:val="nil"/>
              <w:right w:val="nil"/>
            </w:tcBorders>
          </w:tcPr>
          <w:p w14:paraId="36628BBD" w14:textId="2EEECFB7" w:rsidR="005F1564" w:rsidRDefault="005F156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○○県</w:t>
            </w:r>
            <w:r w:rsidR="00DA04F5">
              <w:rPr>
                <w:rFonts w:hint="eastAsia"/>
                <w:szCs w:val="21"/>
              </w:rPr>
              <w:t>○○市</w:t>
            </w:r>
            <w:r>
              <w:rPr>
                <w:rFonts w:hint="eastAsia"/>
                <w:szCs w:val="21"/>
              </w:rPr>
              <w:t>○○</w:t>
            </w:r>
            <w:r w:rsidR="00DA04F5">
              <w:rPr>
                <w:rFonts w:hint="eastAsia"/>
                <w:szCs w:val="21"/>
              </w:rPr>
              <w:t>１丁目２番地</w:t>
            </w:r>
          </w:p>
        </w:tc>
      </w:tr>
      <w:tr w:rsidR="005F1564" w14:paraId="16DFBC83" w14:textId="77777777" w:rsidTr="00DA1A5A">
        <w:trPr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D422EB1" w14:textId="77777777" w:rsidR="005F1564" w:rsidRDefault="005F156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現住所</w:t>
            </w:r>
          </w:p>
        </w:tc>
        <w:tc>
          <w:tcPr>
            <w:tcW w:w="7936" w:type="dxa"/>
            <w:tcBorders>
              <w:top w:val="nil"/>
              <w:left w:val="nil"/>
              <w:bottom w:val="nil"/>
              <w:right w:val="nil"/>
            </w:tcBorders>
          </w:tcPr>
          <w:p w14:paraId="2F0611A5" w14:textId="456DBA1C" w:rsidR="005F1564" w:rsidRDefault="005F1564">
            <w:pPr>
              <w:rPr>
                <w:szCs w:val="21"/>
                <w:lang w:eastAsia="zh-TW"/>
              </w:rPr>
            </w:pPr>
            <w:r>
              <w:rPr>
                <w:rFonts w:hint="eastAsia"/>
                <w:szCs w:val="21"/>
              </w:rPr>
              <w:t>○○</w:t>
            </w:r>
            <w:r>
              <w:rPr>
                <w:rFonts w:hint="eastAsia"/>
                <w:szCs w:val="21"/>
                <w:lang w:eastAsia="zh-TW"/>
              </w:rPr>
              <w:t>県</w:t>
            </w:r>
            <w:r>
              <w:rPr>
                <w:rFonts w:hint="eastAsia"/>
                <w:szCs w:val="21"/>
              </w:rPr>
              <w:t>○○市○○１丁目</w:t>
            </w:r>
            <w:r w:rsidR="00DA04F5">
              <w:rPr>
                <w:rFonts w:hint="eastAsia"/>
                <w:szCs w:val="21"/>
              </w:rPr>
              <w:t>２</w:t>
            </w:r>
            <w:r>
              <w:rPr>
                <w:rFonts w:hint="eastAsia"/>
                <w:szCs w:val="21"/>
              </w:rPr>
              <w:t>番</w:t>
            </w:r>
            <w:r w:rsidR="00DA04F5">
              <w:rPr>
                <w:rFonts w:hint="eastAsia"/>
                <w:szCs w:val="21"/>
              </w:rPr>
              <w:t>３</w:t>
            </w:r>
            <w:r>
              <w:rPr>
                <w:rFonts w:hint="eastAsia"/>
                <w:szCs w:val="21"/>
              </w:rPr>
              <w:t>号</w:t>
            </w:r>
          </w:p>
        </w:tc>
      </w:tr>
    </w:tbl>
    <w:p w14:paraId="4D8168A9" w14:textId="77777777" w:rsidR="00DA1A5A" w:rsidRDefault="00DA1A5A" w:rsidP="00DA1A5A">
      <w:pPr>
        <w:ind w:firstLineChars="800" w:firstLine="1649"/>
        <w:rPr>
          <w:rFonts w:eastAsia="PMingLiU"/>
          <w:szCs w:val="21"/>
          <w:lang w:eastAsia="zh-TW"/>
        </w:rPr>
      </w:pPr>
    </w:p>
    <w:p w14:paraId="204FB1B4" w14:textId="594B2C97" w:rsidR="005F1564" w:rsidRPr="0060486E" w:rsidRDefault="005F1564" w:rsidP="00DA04F5">
      <w:pPr>
        <w:ind w:firstLineChars="2200" w:firstLine="4535"/>
        <w:rPr>
          <w:rFonts w:eastAsia="PMingLiU"/>
          <w:szCs w:val="21"/>
          <w:lang w:eastAsia="zh-TW"/>
        </w:rPr>
      </w:pPr>
    </w:p>
    <w:tbl>
      <w:tblPr>
        <w:tblW w:w="5843" w:type="dxa"/>
        <w:tblInd w:w="4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9"/>
        <w:gridCol w:w="280"/>
        <w:gridCol w:w="3044"/>
      </w:tblGrid>
      <w:tr w:rsidR="0060486E" w14:paraId="200263F3" w14:textId="559040CC" w:rsidTr="00430EFE">
        <w:trPr>
          <w:gridAfter w:val="1"/>
          <w:wAfter w:w="3044" w:type="dxa"/>
          <w:trHeight w:val="269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2C60FE24" w14:textId="2B2A2F4B" w:rsidR="0060486E" w:rsidRDefault="0060486E">
            <w:pPr>
              <w:rPr>
                <w:szCs w:val="21"/>
                <w:vertAlign w:val="subscript"/>
              </w:rPr>
            </w:pPr>
            <w:r>
              <w:rPr>
                <w:rFonts w:hint="eastAsia"/>
                <w:szCs w:val="21"/>
                <w:vertAlign w:val="subscript"/>
              </w:rPr>
              <w:t>もん　ぶ</w:t>
            </w:r>
            <w:r>
              <w:rPr>
                <w:rFonts w:hint="eastAsia"/>
                <w:szCs w:val="21"/>
                <w:vertAlign w:val="subscript"/>
              </w:rPr>
              <w:t xml:space="preserve">   </w:t>
            </w:r>
            <w:r>
              <w:rPr>
                <w:rFonts w:hint="eastAsia"/>
                <w:szCs w:val="21"/>
                <w:vertAlign w:val="subscript"/>
              </w:rPr>
              <w:t>いちろう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1A12B864" w14:textId="77777777" w:rsidR="0060486E" w:rsidRDefault="0060486E">
            <w:pPr>
              <w:rPr>
                <w:szCs w:val="21"/>
                <w:vertAlign w:val="subscript"/>
              </w:rPr>
            </w:pPr>
          </w:p>
        </w:tc>
      </w:tr>
      <w:tr w:rsidR="00430EFE" w14:paraId="6C4497BA" w14:textId="77777777" w:rsidTr="00430EFE">
        <w:trPr>
          <w:trHeight w:val="269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0D3F687F" w14:textId="5C75BB87" w:rsidR="00430EFE" w:rsidRDefault="00430EFE">
            <w:pPr>
              <w:rPr>
                <w:szCs w:val="21"/>
                <w:lang w:eastAsia="zh-TW"/>
              </w:rPr>
            </w:pPr>
            <w:r>
              <w:rPr>
                <w:rFonts w:hint="eastAsia"/>
                <w:szCs w:val="21"/>
              </w:rPr>
              <w:t>文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部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一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郎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22659F85" w14:textId="77777777" w:rsidR="00430EFE" w:rsidRDefault="00430EFE">
            <w:pPr>
              <w:rPr>
                <w:szCs w:val="21"/>
                <w:lang w:eastAsia="zh-TW"/>
              </w:rPr>
            </w:pPr>
          </w:p>
        </w:tc>
        <w:tc>
          <w:tcPr>
            <w:tcW w:w="3044" w:type="dxa"/>
            <w:tcBorders>
              <w:top w:val="nil"/>
              <w:left w:val="nil"/>
              <w:bottom w:val="nil"/>
              <w:right w:val="nil"/>
            </w:tcBorders>
          </w:tcPr>
          <w:p w14:paraId="7C4B3531" w14:textId="0542D0BD" w:rsidR="00430EFE" w:rsidRDefault="00430EFE">
            <w:pPr>
              <w:rPr>
                <w:szCs w:val="21"/>
              </w:rPr>
            </w:pPr>
            <w:r>
              <w:rPr>
                <w:rFonts w:hint="eastAsia"/>
                <w:szCs w:val="21"/>
                <w:lang w:eastAsia="zh-TW"/>
              </w:rPr>
              <w:t>（旧</w:t>
            </w:r>
            <w:r>
              <w:rPr>
                <w:rFonts w:hint="eastAsia"/>
                <w:szCs w:val="21"/>
              </w:rPr>
              <w:t>氏名）</w:t>
            </w:r>
          </w:p>
        </w:tc>
      </w:tr>
      <w:tr w:rsidR="0060486E" w14:paraId="575E60D3" w14:textId="77777777" w:rsidTr="00430EFE">
        <w:trPr>
          <w:trHeight w:val="281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1E7DAF63" w14:textId="7CEFB0A5" w:rsidR="0060486E" w:rsidRDefault="0060486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昭和６年１０月２３日生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78ED1C56" w14:textId="77777777" w:rsidR="0060486E" w:rsidRDefault="0060486E" w:rsidP="00CC5292">
            <w:pPr>
              <w:rPr>
                <w:szCs w:val="21"/>
              </w:rPr>
            </w:pPr>
          </w:p>
        </w:tc>
        <w:tc>
          <w:tcPr>
            <w:tcW w:w="3044" w:type="dxa"/>
            <w:tcBorders>
              <w:top w:val="nil"/>
              <w:left w:val="nil"/>
              <w:bottom w:val="nil"/>
              <w:right w:val="nil"/>
            </w:tcBorders>
          </w:tcPr>
          <w:p w14:paraId="56BE2355" w14:textId="2FA57102" w:rsidR="0060486E" w:rsidRDefault="0060486E" w:rsidP="00CC529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（満○○歳）</w:t>
            </w:r>
          </w:p>
        </w:tc>
      </w:tr>
    </w:tbl>
    <w:p w14:paraId="5AB55C89" w14:textId="77777777" w:rsidR="005F1564" w:rsidRDefault="005F1564">
      <w:pPr>
        <w:rPr>
          <w:szCs w:val="21"/>
        </w:rPr>
      </w:pPr>
    </w:p>
    <w:p w14:paraId="7AABE475" w14:textId="3AF28CB9" w:rsidR="005F1564" w:rsidRDefault="005F1564">
      <w:pPr>
        <w:ind w:firstLineChars="300" w:firstLine="618"/>
        <w:rPr>
          <w:szCs w:val="21"/>
        </w:rPr>
      </w:pPr>
      <w:r>
        <w:rPr>
          <w:rFonts w:hint="eastAsia"/>
          <w:kern w:val="0"/>
          <w:szCs w:val="21"/>
        </w:rPr>
        <w:t>（</w:t>
      </w:r>
      <w:r w:rsidR="008B3223" w:rsidRPr="008B3223">
        <w:rPr>
          <w:rFonts w:hint="eastAsia"/>
          <w:spacing w:val="158"/>
          <w:kern w:val="0"/>
          <w:szCs w:val="21"/>
          <w:fitText w:val="1261" w:id="-1770362880"/>
        </w:rPr>
        <w:t>学歴</w:t>
      </w:r>
      <w:r w:rsidR="008B3223" w:rsidRPr="008B3223">
        <w:rPr>
          <w:rFonts w:hint="eastAsia"/>
          <w:kern w:val="0"/>
          <w:szCs w:val="21"/>
          <w:fitText w:val="1261" w:id="-1770362880"/>
        </w:rPr>
        <w:t>等</w:t>
      </w:r>
      <w:r>
        <w:rPr>
          <w:rFonts w:hint="eastAsia"/>
          <w:kern w:val="0"/>
          <w:szCs w:val="21"/>
        </w:rPr>
        <w:t>）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5667"/>
        <w:gridCol w:w="2613"/>
      </w:tblGrid>
      <w:tr w:rsidR="005F1564" w14:paraId="4942025D" w14:textId="77777777">
        <w:tc>
          <w:tcPr>
            <w:tcW w:w="1548" w:type="dxa"/>
            <w:tcBorders>
              <w:top w:val="nil"/>
              <w:left w:val="nil"/>
              <w:bottom w:val="nil"/>
            </w:tcBorders>
          </w:tcPr>
          <w:p w14:paraId="2F6863E7" w14:textId="5FD04D2F" w:rsidR="005F1564" w:rsidRDefault="005F156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昭和</w:t>
            </w:r>
            <w:r w:rsidR="00C76857">
              <w:rPr>
                <w:rFonts w:hint="eastAsia"/>
                <w:szCs w:val="21"/>
              </w:rPr>
              <w:t>27</w:t>
            </w:r>
            <w:r w:rsidR="00CC5292">
              <w:rPr>
                <w:rFonts w:hint="eastAsia"/>
                <w:szCs w:val="21"/>
              </w:rPr>
              <w:t xml:space="preserve">. </w:t>
            </w:r>
            <w:r w:rsidR="00C76857">
              <w:rPr>
                <w:rFonts w:hint="eastAsia"/>
                <w:szCs w:val="21"/>
              </w:rPr>
              <w:t>3.31</w:t>
            </w:r>
          </w:p>
          <w:p w14:paraId="52CD5116" w14:textId="577A030A" w:rsidR="005F1564" w:rsidRDefault="005F156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昭和</w:t>
            </w:r>
            <w:r w:rsidR="000D085C">
              <w:rPr>
                <w:rFonts w:hint="eastAsia"/>
                <w:szCs w:val="21"/>
              </w:rPr>
              <w:t>27</w:t>
            </w:r>
            <w:r>
              <w:rPr>
                <w:rFonts w:hint="eastAsia"/>
                <w:szCs w:val="21"/>
              </w:rPr>
              <w:t xml:space="preserve">. </w:t>
            </w:r>
            <w:r w:rsidR="00916984"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.1</w:t>
            </w:r>
            <w:r w:rsidR="000D085C">
              <w:rPr>
                <w:rFonts w:hint="eastAsia"/>
                <w:szCs w:val="21"/>
              </w:rPr>
              <w:t>9</w:t>
            </w:r>
          </w:p>
          <w:p w14:paraId="29AC8D5D" w14:textId="010F4E11" w:rsidR="00C06A34" w:rsidRDefault="00C06A34" w:rsidP="00C06A3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昭和</w:t>
            </w:r>
            <w:r w:rsidR="000D085C">
              <w:rPr>
                <w:rFonts w:hint="eastAsia"/>
                <w:szCs w:val="21"/>
              </w:rPr>
              <w:t>27</w:t>
            </w:r>
            <w:r>
              <w:rPr>
                <w:rFonts w:hint="eastAsia"/>
                <w:szCs w:val="21"/>
              </w:rPr>
              <w:t xml:space="preserve">. </w:t>
            </w:r>
            <w:r w:rsidR="00916984"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.1</w:t>
            </w:r>
            <w:r w:rsidR="000D085C">
              <w:rPr>
                <w:rFonts w:hint="eastAsia"/>
                <w:szCs w:val="21"/>
              </w:rPr>
              <w:t>9</w:t>
            </w:r>
          </w:p>
          <w:p w14:paraId="3A91E518" w14:textId="4C53A950" w:rsidR="005F1564" w:rsidRDefault="00C06A34" w:rsidP="0091698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昭和</w:t>
            </w:r>
            <w:r w:rsidR="000D085C">
              <w:rPr>
                <w:rFonts w:hint="eastAsia"/>
                <w:szCs w:val="21"/>
              </w:rPr>
              <w:t>37</w:t>
            </w:r>
            <w:r>
              <w:rPr>
                <w:rFonts w:hint="eastAsia"/>
                <w:szCs w:val="21"/>
              </w:rPr>
              <w:t xml:space="preserve">. </w:t>
            </w:r>
            <w:r w:rsidR="00916984">
              <w:rPr>
                <w:rFonts w:hint="eastAsia"/>
                <w:szCs w:val="21"/>
              </w:rPr>
              <w:t>7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１</w:t>
            </w:r>
          </w:p>
        </w:tc>
        <w:tc>
          <w:tcPr>
            <w:tcW w:w="5667" w:type="dxa"/>
            <w:tcBorders>
              <w:top w:val="nil"/>
              <w:bottom w:val="nil"/>
              <w:right w:val="nil"/>
            </w:tcBorders>
          </w:tcPr>
          <w:p w14:paraId="0A0EA2F6" w14:textId="6A8736DB" w:rsidR="005F1564" w:rsidRDefault="00C7685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○○大学教育学部前期終了</w:t>
            </w:r>
          </w:p>
          <w:p w14:paraId="6E8E77A7" w14:textId="50988CF1" w:rsidR="005F1564" w:rsidRDefault="00CC529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中学校教諭</w:t>
            </w:r>
            <w:r w:rsidR="00D92FD3">
              <w:rPr>
                <w:rFonts w:hint="eastAsia"/>
                <w:szCs w:val="21"/>
              </w:rPr>
              <w:t>２</w:t>
            </w:r>
            <w:r>
              <w:rPr>
                <w:rFonts w:hint="eastAsia"/>
                <w:szCs w:val="21"/>
              </w:rPr>
              <w:t>級普通免許</w:t>
            </w:r>
            <w:r w:rsidR="00C06A34">
              <w:rPr>
                <w:rFonts w:hint="eastAsia"/>
                <w:szCs w:val="21"/>
              </w:rPr>
              <w:t>（社会・理科）</w:t>
            </w:r>
          </w:p>
          <w:p w14:paraId="6A913C06" w14:textId="1B8656F1" w:rsidR="005F1564" w:rsidRDefault="005F156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小学校教諭</w:t>
            </w:r>
            <w:r w:rsidR="00D92FD3">
              <w:rPr>
                <w:rFonts w:hint="eastAsia"/>
                <w:szCs w:val="21"/>
              </w:rPr>
              <w:t>２</w:t>
            </w:r>
            <w:r w:rsidR="00C06A34">
              <w:rPr>
                <w:rFonts w:hint="eastAsia"/>
                <w:szCs w:val="21"/>
              </w:rPr>
              <w:t>級普通免許</w:t>
            </w:r>
          </w:p>
          <w:p w14:paraId="2672845D" w14:textId="3239C983" w:rsidR="00C06A34" w:rsidRDefault="00C06A3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小学校教諭</w:t>
            </w:r>
            <w:r w:rsidR="00D92FD3">
              <w:rPr>
                <w:rFonts w:hint="eastAsia"/>
                <w:szCs w:val="21"/>
              </w:rPr>
              <w:t>１</w:t>
            </w:r>
            <w:r>
              <w:rPr>
                <w:rFonts w:hint="eastAsia"/>
                <w:szCs w:val="21"/>
              </w:rPr>
              <w:t>級普通免許</w:t>
            </w:r>
          </w:p>
        </w:tc>
        <w:tc>
          <w:tcPr>
            <w:tcW w:w="2613" w:type="dxa"/>
            <w:tcBorders>
              <w:top w:val="nil"/>
              <w:bottom w:val="nil"/>
              <w:right w:val="nil"/>
            </w:tcBorders>
          </w:tcPr>
          <w:p w14:paraId="124CB709" w14:textId="77777777" w:rsidR="005F1564" w:rsidRDefault="005F1564">
            <w:pPr>
              <w:rPr>
                <w:szCs w:val="21"/>
              </w:rPr>
            </w:pPr>
          </w:p>
          <w:p w14:paraId="2416802E" w14:textId="3D1118C9" w:rsidR="00C06A34" w:rsidRDefault="000D085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○○</w:t>
            </w:r>
            <w:r w:rsidR="005F1564">
              <w:rPr>
                <w:rFonts w:hint="eastAsia"/>
                <w:szCs w:val="21"/>
              </w:rPr>
              <w:t>県教育委員会</w:t>
            </w:r>
          </w:p>
          <w:p w14:paraId="0E402920" w14:textId="6461C7DA" w:rsidR="00C06A34" w:rsidRDefault="000D085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○○</w:t>
            </w:r>
            <w:r w:rsidR="00C06A34">
              <w:rPr>
                <w:rFonts w:hint="eastAsia"/>
                <w:szCs w:val="21"/>
              </w:rPr>
              <w:t>県教育委員会</w:t>
            </w:r>
          </w:p>
          <w:p w14:paraId="2DFC75DA" w14:textId="146513A4" w:rsidR="005F1564" w:rsidRDefault="00D92F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○○</w:t>
            </w:r>
            <w:r w:rsidR="00C06A34">
              <w:rPr>
                <w:rFonts w:hint="eastAsia"/>
                <w:szCs w:val="21"/>
              </w:rPr>
              <w:t>県教育委員会</w:t>
            </w:r>
          </w:p>
        </w:tc>
      </w:tr>
    </w:tbl>
    <w:p w14:paraId="04617F48" w14:textId="77777777" w:rsidR="005F1564" w:rsidRDefault="005F1564">
      <w:pPr>
        <w:rPr>
          <w:szCs w:val="21"/>
        </w:rPr>
      </w:pPr>
    </w:p>
    <w:p w14:paraId="2B5CAA4D" w14:textId="4EA5BAB8" w:rsidR="005F1564" w:rsidRDefault="005F1564">
      <w:pPr>
        <w:ind w:firstLineChars="300" w:firstLine="618"/>
        <w:rPr>
          <w:szCs w:val="21"/>
        </w:rPr>
      </w:pPr>
      <w:r>
        <w:rPr>
          <w:rFonts w:hint="eastAsia"/>
          <w:szCs w:val="21"/>
        </w:rPr>
        <w:t>（</w:t>
      </w:r>
      <w:r w:rsidRPr="008B3223">
        <w:rPr>
          <w:rFonts w:hint="eastAsia"/>
          <w:spacing w:val="157"/>
          <w:kern w:val="0"/>
          <w:szCs w:val="21"/>
          <w:fitText w:val="1260" w:id="-1677015552"/>
        </w:rPr>
        <w:t>公職</w:t>
      </w:r>
      <w:r w:rsidRPr="008B3223">
        <w:rPr>
          <w:rFonts w:hint="eastAsia"/>
          <w:spacing w:val="1"/>
          <w:kern w:val="0"/>
          <w:szCs w:val="21"/>
          <w:fitText w:val="1260" w:id="-1677015552"/>
        </w:rPr>
        <w:t>歴</w:t>
      </w:r>
      <w:r>
        <w:rPr>
          <w:rFonts w:hint="eastAsia"/>
          <w:szCs w:val="21"/>
        </w:rPr>
        <w:t>）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5667"/>
        <w:gridCol w:w="2613"/>
      </w:tblGrid>
      <w:tr w:rsidR="005F1564" w14:paraId="330FBA44" w14:textId="77777777" w:rsidTr="006B323E">
        <w:trPr>
          <w:cantSplit/>
          <w:trHeight w:val="1134"/>
        </w:trPr>
        <w:tc>
          <w:tcPr>
            <w:tcW w:w="1548" w:type="dxa"/>
            <w:tcBorders>
              <w:top w:val="nil"/>
              <w:left w:val="nil"/>
              <w:bottom w:val="nil"/>
            </w:tcBorders>
          </w:tcPr>
          <w:p w14:paraId="1CFE07D8" w14:textId="7184CECC" w:rsidR="005F1564" w:rsidRDefault="005F1564" w:rsidP="00464E6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昭和</w:t>
            </w:r>
            <w:r w:rsidR="00D92FD3">
              <w:rPr>
                <w:rFonts w:hint="eastAsia"/>
                <w:szCs w:val="21"/>
              </w:rPr>
              <w:t>27</w:t>
            </w:r>
            <w:r w:rsidR="00C06A34">
              <w:rPr>
                <w:rFonts w:hint="eastAsia"/>
                <w:szCs w:val="21"/>
              </w:rPr>
              <w:t xml:space="preserve">. </w:t>
            </w:r>
            <w:r w:rsidR="00916984">
              <w:rPr>
                <w:rFonts w:hint="eastAsia"/>
                <w:szCs w:val="21"/>
              </w:rPr>
              <w:t>3</w:t>
            </w:r>
            <w:r w:rsidR="00C06A34">
              <w:rPr>
                <w:rFonts w:hint="eastAsia"/>
                <w:szCs w:val="21"/>
              </w:rPr>
              <w:t>.</w:t>
            </w:r>
            <w:r w:rsidR="00D92FD3">
              <w:rPr>
                <w:rFonts w:hint="eastAsia"/>
                <w:szCs w:val="21"/>
              </w:rPr>
              <w:t>19</w:t>
            </w:r>
          </w:p>
          <w:p w14:paraId="587FA1F7" w14:textId="19B3D0AD" w:rsidR="00C06A34" w:rsidRDefault="00C06A34" w:rsidP="00464E6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昭和</w:t>
            </w:r>
            <w:r w:rsidR="00D92FD3">
              <w:rPr>
                <w:rFonts w:hint="eastAsia"/>
                <w:szCs w:val="21"/>
              </w:rPr>
              <w:t>27</w:t>
            </w:r>
            <w:r>
              <w:rPr>
                <w:rFonts w:hint="eastAsia"/>
                <w:szCs w:val="21"/>
              </w:rPr>
              <w:t xml:space="preserve">. </w:t>
            </w:r>
            <w:r w:rsidR="00D92FD3"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.1</w:t>
            </w:r>
          </w:p>
          <w:p w14:paraId="4E11526E" w14:textId="154B2844" w:rsidR="00D92FD3" w:rsidRDefault="00BB2151" w:rsidP="00464E67">
            <w:pPr>
              <w:rPr>
                <w:szCs w:val="21"/>
              </w:rPr>
            </w:pPr>
            <w:r>
              <w:rPr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0DFB6EB7" wp14:editId="2399A744">
                      <wp:simplePos x="0" y="0"/>
                      <wp:positionH relativeFrom="column">
                        <wp:posOffset>314325</wp:posOffset>
                      </wp:positionH>
                      <wp:positionV relativeFrom="paragraph">
                        <wp:posOffset>207010</wp:posOffset>
                      </wp:positionV>
                      <wp:extent cx="328930" cy="208915"/>
                      <wp:effectExtent l="0" t="0" r="0" b="635"/>
                      <wp:wrapNone/>
                      <wp:docPr id="4" name="テキスト ボック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8930" cy="2089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6A64ACD" w14:textId="77777777" w:rsidR="001D20FD" w:rsidRDefault="00955F97">
                                  <w:r>
                                    <w:rPr>
                                      <w:rFonts w:hint="eastAsia"/>
                                    </w:rPr>
                                    <w:t>～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DFB6EB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4" o:spid="_x0000_s1029" type="#_x0000_t202" style="position:absolute;left:0;text-align:left;margin-left:24.75pt;margin-top:16.3pt;width:25.9pt;height:16.4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" fillcolor="white [3201]" stroked="f" strokeweight=".5pt">
                      <v:textbox style="layout-flow:vertical-ideographic">
                        <w:txbxContent>
                          <w:p w14:paraId="26A64ACD" w14:textId="77777777" w:rsidR="001D20FD" w:rsidRDefault="00955F97">
                            <w:r>
                              <w:rPr>
                                <w:rFonts w:hint="eastAsia"/>
                              </w:rPr>
                              <w:t>～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5DF10B2" w14:textId="14B17EF8" w:rsidR="00D92FD3" w:rsidRDefault="00D92FD3" w:rsidP="00464E67">
            <w:pPr>
              <w:rPr>
                <w:szCs w:val="21"/>
              </w:rPr>
            </w:pPr>
          </w:p>
          <w:p w14:paraId="6BB668E1" w14:textId="77777777" w:rsidR="00D92FD3" w:rsidRDefault="00D92FD3" w:rsidP="00464E67">
            <w:pPr>
              <w:rPr>
                <w:szCs w:val="21"/>
              </w:rPr>
            </w:pPr>
          </w:p>
          <w:p w14:paraId="37E1278F" w14:textId="7E79309F" w:rsidR="00F071E2" w:rsidRDefault="00F071E2" w:rsidP="00464E6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昭和</w:t>
            </w:r>
            <w:r w:rsidR="00D92FD3">
              <w:rPr>
                <w:rFonts w:hint="eastAsia"/>
                <w:szCs w:val="21"/>
              </w:rPr>
              <w:t>6</w:t>
            </w:r>
            <w:r w:rsidR="00473AD9"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 xml:space="preserve">. </w:t>
            </w:r>
            <w:r w:rsidR="00916984"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.</w:t>
            </w:r>
            <w:r w:rsidR="002109A1">
              <w:rPr>
                <w:szCs w:val="21"/>
              </w:rPr>
              <w:t xml:space="preserve"> </w:t>
            </w:r>
            <w:r w:rsidR="002109A1">
              <w:rPr>
                <w:rFonts w:hint="eastAsia"/>
                <w:szCs w:val="21"/>
              </w:rPr>
              <w:t>1</w:t>
            </w:r>
          </w:p>
          <w:p w14:paraId="285C01AF" w14:textId="77777777" w:rsidR="00D92FD3" w:rsidRDefault="00D92FD3" w:rsidP="00464E67">
            <w:pPr>
              <w:rPr>
                <w:szCs w:val="21"/>
              </w:rPr>
            </w:pPr>
          </w:p>
          <w:p w14:paraId="62425BB1" w14:textId="77777777" w:rsidR="00BB2151" w:rsidRDefault="00BB2151" w:rsidP="00BB2151">
            <w:pPr>
              <w:rPr>
                <w:szCs w:val="21"/>
              </w:rPr>
            </w:pPr>
          </w:p>
          <w:p w14:paraId="3D3C2B67" w14:textId="361183D5" w:rsidR="00BB2151" w:rsidRDefault="00BB2151" w:rsidP="00BB215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平成</w:t>
            </w:r>
            <w:r w:rsidR="00473AD9"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 xml:space="preserve">. </w:t>
            </w:r>
            <w:r w:rsidR="002C16FC"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 w:rsidR="002C16FC">
              <w:rPr>
                <w:rFonts w:hint="eastAsia"/>
                <w:szCs w:val="21"/>
              </w:rPr>
              <w:t>31</w:t>
            </w:r>
          </w:p>
          <w:p w14:paraId="3E18A7AA" w14:textId="02768698" w:rsidR="00BB2151" w:rsidRDefault="00BB2151" w:rsidP="00BB215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平成</w:t>
            </w:r>
            <w:r w:rsidR="00473AD9"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. 4. 18</w:t>
            </w:r>
          </w:p>
          <w:p w14:paraId="5F15A2E9" w14:textId="5A352629" w:rsidR="00BB2151" w:rsidRDefault="00BB2151" w:rsidP="00BB2151">
            <w:pPr>
              <w:rPr>
                <w:szCs w:val="21"/>
              </w:rPr>
            </w:pPr>
          </w:p>
        </w:tc>
        <w:tc>
          <w:tcPr>
            <w:tcW w:w="5667" w:type="dxa"/>
            <w:tcBorders>
              <w:top w:val="nil"/>
              <w:bottom w:val="nil"/>
              <w:right w:val="nil"/>
            </w:tcBorders>
          </w:tcPr>
          <w:p w14:paraId="5C17A168" w14:textId="59099EDA" w:rsidR="005F1564" w:rsidRDefault="00D92F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教職適格者と確認する（第○○○○号）</w:t>
            </w:r>
          </w:p>
          <w:p w14:paraId="1197E7AE" w14:textId="5F45A261" w:rsidR="00C06A34" w:rsidRDefault="00BB2151">
            <w:pPr>
              <w:rPr>
                <w:szCs w:val="21"/>
              </w:rPr>
            </w:pPr>
            <w:r>
              <w:rPr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1614B3BF" wp14:editId="58180C40">
                      <wp:simplePos x="0" y="0"/>
                      <wp:positionH relativeFrom="column">
                        <wp:posOffset>2491740</wp:posOffset>
                      </wp:positionH>
                      <wp:positionV relativeFrom="paragraph">
                        <wp:posOffset>202565</wp:posOffset>
                      </wp:positionV>
                      <wp:extent cx="2155825" cy="635635"/>
                      <wp:effectExtent l="0" t="0" r="15875" b="12065"/>
                      <wp:wrapNone/>
                      <wp:docPr id="6" name="角丸四角形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55825" cy="635635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92FEDB3" w14:textId="77777777" w:rsidR="00955F97" w:rsidRPr="006B323E" w:rsidRDefault="00955F97" w:rsidP="006B323E">
                                  <w:pPr>
                                    <w:spacing w:line="220" w:lineRule="exact"/>
                                    <w:rPr>
                                      <w:sz w:val="20"/>
                                    </w:rPr>
                                  </w:pPr>
                                  <w:r w:rsidRPr="006B323E">
                                    <w:rPr>
                                      <w:rFonts w:hint="eastAsia"/>
                                      <w:sz w:val="20"/>
                                    </w:rPr>
                                    <w:t>死亡</w:t>
                                  </w:r>
                                  <w:r w:rsidRPr="006B323E">
                                    <w:rPr>
                                      <w:sz w:val="20"/>
                                    </w:rPr>
                                    <w:t>叙勲の場合は、</w:t>
                                  </w:r>
                                  <w:r w:rsidR="004F232C" w:rsidRPr="006B323E">
                                    <w:rPr>
                                      <w:rFonts w:hint="eastAsia"/>
                                      <w:sz w:val="20"/>
                                    </w:rPr>
                                    <w:t>公</w:t>
                                  </w:r>
                                  <w:r w:rsidRPr="006B323E">
                                    <w:rPr>
                                      <w:sz w:val="20"/>
                                    </w:rPr>
                                    <w:t>職歴</w:t>
                                  </w:r>
                                  <w:r w:rsidR="004F232C" w:rsidRPr="006B323E">
                                    <w:rPr>
                                      <w:rFonts w:hint="eastAsia"/>
                                      <w:sz w:val="20"/>
                                    </w:rPr>
                                    <w:t>の</w:t>
                                  </w:r>
                                  <w:r w:rsidR="004F232C" w:rsidRPr="006B323E">
                                    <w:rPr>
                                      <w:sz w:val="20"/>
                                    </w:rPr>
                                    <w:t>最後の欄に死因を</w:t>
                                  </w:r>
                                  <w:r w:rsidR="004F232C" w:rsidRPr="006B323E">
                                    <w:rPr>
                                      <w:rFonts w:hint="eastAsia"/>
                                      <w:sz w:val="20"/>
                                    </w:rPr>
                                    <w:t>記入</w:t>
                                  </w:r>
                                  <w:r w:rsidR="004F232C" w:rsidRPr="006B323E">
                                    <w:rPr>
                                      <w:sz w:val="20"/>
                                    </w:rPr>
                                    <w:t>する。</w:t>
                                  </w:r>
                                </w:p>
                                <w:p w14:paraId="7EBEB095" w14:textId="77777777" w:rsidR="004F232C" w:rsidRPr="006B323E" w:rsidRDefault="004F232C" w:rsidP="006B323E">
                                  <w:pPr>
                                    <w:spacing w:line="220" w:lineRule="exact"/>
                                    <w:rPr>
                                      <w:sz w:val="22"/>
                                    </w:rPr>
                                  </w:pPr>
                                  <w:r w:rsidRPr="006B323E">
                                    <w:rPr>
                                      <w:rFonts w:hint="eastAsia"/>
                                      <w:sz w:val="20"/>
                                    </w:rPr>
                                    <w:t>令和〇</w:t>
                                  </w:r>
                                  <w:r w:rsidRPr="006B323E">
                                    <w:rPr>
                                      <w:sz w:val="20"/>
                                    </w:rPr>
                                    <w:t>〇</w:t>
                                  </w:r>
                                  <w:r w:rsidRPr="006B323E">
                                    <w:rPr>
                                      <w:rFonts w:hint="eastAsia"/>
                                      <w:sz w:val="20"/>
                                    </w:rPr>
                                    <w:t>.</w:t>
                                  </w:r>
                                  <w:r w:rsidRPr="006B323E">
                                    <w:rPr>
                                      <w:sz w:val="20"/>
                                    </w:rPr>
                                    <w:t>〇〇</w:t>
                                  </w:r>
                                  <w:r w:rsidRPr="006B323E">
                                    <w:rPr>
                                      <w:sz w:val="20"/>
                                    </w:rPr>
                                    <w:t>.</w:t>
                                  </w:r>
                                  <w:r w:rsidRPr="006B323E">
                                    <w:rPr>
                                      <w:rFonts w:hint="eastAsia"/>
                                      <w:sz w:val="20"/>
                                    </w:rPr>
                                    <w:t>〇</w:t>
                                  </w:r>
                                  <w:r w:rsidRPr="006B323E">
                                    <w:rPr>
                                      <w:sz w:val="20"/>
                                    </w:rPr>
                                    <w:t>〇</w:t>
                                  </w:r>
                                  <w:r w:rsidRPr="006B323E">
                                    <w:rPr>
                                      <w:rFonts w:hint="eastAsia"/>
                                      <w:sz w:val="20"/>
                                    </w:rPr>
                                    <w:t>死亡</w:t>
                                  </w:r>
                                  <w:r w:rsidRPr="006B323E">
                                    <w:rPr>
                                      <w:sz w:val="20"/>
                                    </w:rPr>
                                    <w:t>（</w:t>
                                  </w:r>
                                  <w:r w:rsidRPr="006B323E">
                                    <w:rPr>
                                      <w:rFonts w:hint="eastAsia"/>
                                      <w:sz w:val="20"/>
                                    </w:rPr>
                                    <w:t>病名</w:t>
                                  </w:r>
                                  <w:r w:rsidRPr="006B323E">
                                    <w:rPr>
                                      <w:sz w:val="20"/>
                                    </w:rPr>
                                    <w:t>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14B3BF" id="角丸四角形 6" o:spid="_x0000_s1030" style="position:absolute;left:0;text-align:left;margin-left:196.2pt;margin-top:15.95pt;width:169.75pt;height:50.0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" fillcolor="white [3201]" strokecolor="black [3200]" strokeweight="1pt">
                      <v:stroke joinstyle="miter"/>
                      <v:textbox>
                        <w:txbxContent>
                          <w:p w14:paraId="392FEDB3" w14:textId="77777777" w:rsidR="00955F97" w:rsidRPr="006B323E" w:rsidRDefault="00955F97" w:rsidP="006B323E">
                            <w:pPr>
                              <w:spacing w:line="220" w:lineRule="exact"/>
                              <w:rPr>
                                <w:sz w:val="20"/>
                              </w:rPr>
                            </w:pPr>
                            <w:r w:rsidRPr="006B323E">
                              <w:rPr>
                                <w:rFonts w:hint="eastAsia"/>
                                <w:sz w:val="20"/>
                              </w:rPr>
                              <w:t>死亡</w:t>
                            </w:r>
                            <w:r w:rsidRPr="006B323E">
                              <w:rPr>
                                <w:sz w:val="20"/>
                              </w:rPr>
                              <w:t>叙勲の場合は、</w:t>
                            </w:r>
                            <w:r w:rsidR="004F232C" w:rsidRPr="006B323E">
                              <w:rPr>
                                <w:rFonts w:hint="eastAsia"/>
                                <w:sz w:val="20"/>
                              </w:rPr>
                              <w:t>公</w:t>
                            </w:r>
                            <w:r w:rsidRPr="006B323E">
                              <w:rPr>
                                <w:sz w:val="20"/>
                              </w:rPr>
                              <w:t>職歴</w:t>
                            </w:r>
                            <w:r w:rsidR="004F232C" w:rsidRPr="006B323E">
                              <w:rPr>
                                <w:rFonts w:hint="eastAsia"/>
                                <w:sz w:val="20"/>
                              </w:rPr>
                              <w:t>の</w:t>
                            </w:r>
                            <w:r w:rsidR="004F232C" w:rsidRPr="006B323E">
                              <w:rPr>
                                <w:sz w:val="20"/>
                              </w:rPr>
                              <w:t>最後の欄に死因を</w:t>
                            </w:r>
                            <w:r w:rsidR="004F232C" w:rsidRPr="006B323E">
                              <w:rPr>
                                <w:rFonts w:hint="eastAsia"/>
                                <w:sz w:val="20"/>
                              </w:rPr>
                              <w:t>記入</w:t>
                            </w:r>
                            <w:r w:rsidR="004F232C" w:rsidRPr="006B323E">
                              <w:rPr>
                                <w:sz w:val="20"/>
                              </w:rPr>
                              <w:t>する。</w:t>
                            </w:r>
                          </w:p>
                          <w:p w14:paraId="7EBEB095" w14:textId="77777777" w:rsidR="004F232C" w:rsidRPr="006B323E" w:rsidRDefault="004F232C" w:rsidP="006B323E">
                            <w:pPr>
                              <w:spacing w:line="220" w:lineRule="exact"/>
                              <w:rPr>
                                <w:sz w:val="22"/>
                              </w:rPr>
                            </w:pPr>
                            <w:r w:rsidRPr="006B323E">
                              <w:rPr>
                                <w:rFonts w:hint="eastAsia"/>
                                <w:sz w:val="20"/>
                              </w:rPr>
                              <w:t>令和〇</w:t>
                            </w:r>
                            <w:r w:rsidRPr="006B323E">
                              <w:rPr>
                                <w:sz w:val="20"/>
                              </w:rPr>
                              <w:t>〇</w:t>
                            </w:r>
                            <w:r w:rsidRPr="006B323E">
                              <w:rPr>
                                <w:rFonts w:hint="eastAsia"/>
                                <w:sz w:val="20"/>
                              </w:rPr>
                              <w:t>.</w:t>
                            </w:r>
                            <w:r w:rsidRPr="006B323E">
                              <w:rPr>
                                <w:sz w:val="20"/>
                              </w:rPr>
                              <w:t>〇〇</w:t>
                            </w:r>
                            <w:r w:rsidRPr="006B323E">
                              <w:rPr>
                                <w:sz w:val="20"/>
                              </w:rPr>
                              <w:t>.</w:t>
                            </w:r>
                            <w:r w:rsidRPr="006B323E">
                              <w:rPr>
                                <w:rFonts w:hint="eastAsia"/>
                                <w:sz w:val="20"/>
                              </w:rPr>
                              <w:t>〇</w:t>
                            </w:r>
                            <w:r w:rsidRPr="006B323E">
                              <w:rPr>
                                <w:sz w:val="20"/>
                              </w:rPr>
                              <w:t>〇</w:t>
                            </w:r>
                            <w:r w:rsidRPr="006B323E">
                              <w:rPr>
                                <w:rFonts w:hint="eastAsia"/>
                                <w:sz w:val="20"/>
                              </w:rPr>
                              <w:t>死亡</w:t>
                            </w:r>
                            <w:r w:rsidRPr="006B323E">
                              <w:rPr>
                                <w:sz w:val="20"/>
                              </w:rPr>
                              <w:t>（</w:t>
                            </w:r>
                            <w:r w:rsidRPr="006B323E">
                              <w:rPr>
                                <w:rFonts w:hint="eastAsia"/>
                                <w:sz w:val="20"/>
                              </w:rPr>
                              <w:t>病名</w:t>
                            </w:r>
                            <w:r w:rsidRPr="006B323E">
                              <w:rPr>
                                <w:sz w:val="20"/>
                              </w:rPr>
                              <w:t>）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92FD3">
              <w:rPr>
                <w:rFonts w:hint="eastAsia"/>
                <w:szCs w:val="21"/>
              </w:rPr>
              <w:t>○○県○○郡○○村公立学校教員に任命する</w:t>
            </w:r>
          </w:p>
          <w:p w14:paraId="0B9FA9F9" w14:textId="6D5100A0" w:rsidR="00C06A34" w:rsidRDefault="00D92F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○○郡○○村○○小学校教諭に補する</w:t>
            </w:r>
          </w:p>
          <w:p w14:paraId="43EDC685" w14:textId="7D8C69A5" w:rsidR="00D92FD3" w:rsidRDefault="00D92F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５級８号俸を給する</w:t>
            </w:r>
          </w:p>
          <w:p w14:paraId="0C74320C" w14:textId="1B11A1E3" w:rsidR="00D92FD3" w:rsidRDefault="00BB2151">
            <w:pPr>
              <w:rPr>
                <w:szCs w:val="21"/>
              </w:rPr>
            </w:pPr>
            <w:r>
              <w:rPr>
                <w:rFonts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0E7C353E" wp14:editId="6B6C28AD">
                      <wp:simplePos x="0" y="0"/>
                      <wp:positionH relativeFrom="column">
                        <wp:posOffset>705485</wp:posOffset>
                      </wp:positionH>
                      <wp:positionV relativeFrom="paragraph">
                        <wp:posOffset>208279</wp:posOffset>
                      </wp:positionV>
                      <wp:extent cx="2057400" cy="962025"/>
                      <wp:effectExtent l="38100" t="0" r="19050" b="66675"/>
                      <wp:wrapNone/>
                      <wp:docPr id="1" name="直線矢印コネク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057400" cy="9620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3DA5D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線矢印コネクタ 1" o:spid="_x0000_s1026" type="#_x0000_t32" style="position:absolute;left:0;text-align:left;margin-left:55.55pt;margin-top:16.4pt;width:162pt;height:75.75pt;flip:x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D92FD3">
              <w:rPr>
                <w:rFonts w:hint="eastAsia"/>
                <w:szCs w:val="21"/>
              </w:rPr>
              <w:t>※途中を省略せずすべて記載すること</w:t>
            </w:r>
          </w:p>
          <w:p w14:paraId="07486BEF" w14:textId="633359A8" w:rsidR="00F071E2" w:rsidRDefault="00D92F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○○市立公立学校校長に採用する</w:t>
            </w:r>
          </w:p>
          <w:p w14:paraId="1E0F673B" w14:textId="0423515B" w:rsidR="00D92FD3" w:rsidRDefault="00D92F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○○市立○○小学校長に補する</w:t>
            </w:r>
          </w:p>
          <w:p w14:paraId="5F4B3F2C" w14:textId="79DA8D85" w:rsidR="00D92FD3" w:rsidRDefault="00D92F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教育職（</w:t>
            </w:r>
            <w:r>
              <w:rPr>
                <w:rFonts w:ascii="ＭＳ 明朝" w:hAnsi="ＭＳ 明朝" w:cs="ＭＳ 明朝" w:hint="eastAsia"/>
                <w:szCs w:val="21"/>
              </w:rPr>
              <w:t>二）４級に決定する　特に○○○円を給する</w:t>
            </w:r>
          </w:p>
          <w:p w14:paraId="64BB30D1" w14:textId="4EBA2C74" w:rsidR="002109A1" w:rsidRDefault="009B08F9" w:rsidP="002109A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定年により退職した</w:t>
            </w:r>
          </w:p>
          <w:p w14:paraId="7C4CC13A" w14:textId="1C29DB7B" w:rsidR="00A66C24" w:rsidRDefault="00A66C24" w:rsidP="002109A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第○○号</w:t>
            </w:r>
          </w:p>
          <w:p w14:paraId="279DBF37" w14:textId="08C39CC9" w:rsidR="00BB2151" w:rsidRPr="005C2737" w:rsidRDefault="00A66C24">
            <w:pPr>
              <w:rPr>
                <w:spacing w:val="-6"/>
                <w:szCs w:val="21"/>
              </w:rPr>
            </w:pPr>
            <w:r w:rsidRPr="00A66C24">
              <w:rPr>
                <w:rFonts w:hint="eastAsia"/>
                <w:spacing w:val="-6"/>
                <w:szCs w:val="21"/>
              </w:rPr>
              <w:t>平成</w:t>
            </w:r>
            <w:r w:rsidR="002575CE">
              <w:rPr>
                <w:rFonts w:hint="eastAsia"/>
                <w:spacing w:val="-6"/>
                <w:szCs w:val="21"/>
              </w:rPr>
              <w:t>４</w:t>
            </w:r>
            <w:r w:rsidRPr="00A66C24">
              <w:rPr>
                <w:rFonts w:hint="eastAsia"/>
                <w:spacing w:val="-6"/>
                <w:szCs w:val="21"/>
              </w:rPr>
              <w:t>年３月３１日退職につき退職手当金○○〇円を支給する</w:t>
            </w:r>
          </w:p>
        </w:tc>
        <w:tc>
          <w:tcPr>
            <w:tcW w:w="2613" w:type="dxa"/>
            <w:tcBorders>
              <w:top w:val="nil"/>
              <w:bottom w:val="nil"/>
              <w:right w:val="nil"/>
            </w:tcBorders>
          </w:tcPr>
          <w:p w14:paraId="69BD5F3E" w14:textId="0E1EB239" w:rsidR="005F1564" w:rsidRDefault="00D92F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○○県知事</w:t>
            </w:r>
          </w:p>
          <w:p w14:paraId="53A7BA34" w14:textId="61F302BE" w:rsidR="00D92FD3" w:rsidRDefault="00D92FD3" w:rsidP="00D92F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○○県教育委員会</w:t>
            </w:r>
          </w:p>
          <w:p w14:paraId="574B3C8A" w14:textId="724842FF" w:rsidR="00D92FD3" w:rsidRDefault="00D92FD3">
            <w:pPr>
              <w:rPr>
                <w:szCs w:val="21"/>
              </w:rPr>
            </w:pPr>
          </w:p>
          <w:p w14:paraId="4C23EDF8" w14:textId="27E0E85A" w:rsidR="00D92FD3" w:rsidRDefault="00D92FD3">
            <w:pPr>
              <w:rPr>
                <w:szCs w:val="21"/>
              </w:rPr>
            </w:pPr>
          </w:p>
          <w:p w14:paraId="5DA64861" w14:textId="0BD2D0B2" w:rsidR="00D92FD3" w:rsidRDefault="00D92FD3">
            <w:pPr>
              <w:rPr>
                <w:szCs w:val="21"/>
              </w:rPr>
            </w:pPr>
          </w:p>
          <w:p w14:paraId="0B25A501" w14:textId="48193654" w:rsidR="00D92FD3" w:rsidRDefault="00D92F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○○県教育委員会</w:t>
            </w:r>
          </w:p>
          <w:p w14:paraId="3F94F82D" w14:textId="656EC74F" w:rsidR="00D92FD3" w:rsidRDefault="00D92FD3">
            <w:pPr>
              <w:rPr>
                <w:szCs w:val="21"/>
              </w:rPr>
            </w:pPr>
          </w:p>
          <w:p w14:paraId="48F6516E" w14:textId="0C242A7E" w:rsidR="00D92FD3" w:rsidRDefault="00D92FD3">
            <w:pPr>
              <w:rPr>
                <w:szCs w:val="21"/>
              </w:rPr>
            </w:pPr>
          </w:p>
          <w:p w14:paraId="76BCCDFD" w14:textId="5916D9F5" w:rsidR="00C06A34" w:rsidRDefault="00BB215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○○県教育委員会</w:t>
            </w:r>
          </w:p>
          <w:p w14:paraId="44376715" w14:textId="5415B174" w:rsidR="00F071E2" w:rsidRDefault="00BB215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○○県教育委員会</w:t>
            </w:r>
          </w:p>
          <w:p w14:paraId="50E9C3F7" w14:textId="1ED4796B" w:rsidR="005F1564" w:rsidRDefault="005F1564" w:rsidP="00BB2151">
            <w:pPr>
              <w:rPr>
                <w:szCs w:val="21"/>
              </w:rPr>
            </w:pPr>
          </w:p>
        </w:tc>
      </w:tr>
    </w:tbl>
    <w:p w14:paraId="7D698CE1" w14:textId="1258A3DA" w:rsidR="00BD3A97" w:rsidRDefault="00473AD9" w:rsidP="00BD3A97">
      <w:pPr>
        <w:ind w:leftChars="761" w:left="1981" w:rightChars="902" w:right="1859" w:hangingChars="200" w:hanging="412"/>
        <w:rPr>
          <w:spacing w:val="-6"/>
          <w:szCs w:val="21"/>
        </w:rPr>
      </w:pP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483CD404" wp14:editId="6D92AA0D">
                <wp:simplePos x="0" y="0"/>
                <wp:positionH relativeFrom="column">
                  <wp:posOffset>-140970</wp:posOffset>
                </wp:positionH>
                <wp:positionV relativeFrom="paragraph">
                  <wp:posOffset>240030</wp:posOffset>
                </wp:positionV>
                <wp:extent cx="1303655" cy="434340"/>
                <wp:effectExtent l="0" t="0" r="10795" b="22860"/>
                <wp:wrapNone/>
                <wp:docPr id="7" name="角丸四角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3655" cy="43434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375561" w14:textId="77777777" w:rsidR="006B323E" w:rsidRDefault="006B323E" w:rsidP="006B323E">
                            <w:pPr>
                              <w:spacing w:line="220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〃は</w:t>
                            </w:r>
                            <w:r>
                              <w:rPr>
                                <w:sz w:val="20"/>
                              </w:rPr>
                              <w:t>不可</w:t>
                            </w:r>
                          </w:p>
                          <w:p w14:paraId="2FD34F2B" w14:textId="77777777" w:rsidR="006B323E" w:rsidRPr="006B323E" w:rsidRDefault="006B323E" w:rsidP="006B323E">
                            <w:pPr>
                              <w:spacing w:line="22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正しく</w:t>
                            </w:r>
                            <w:r>
                              <w:rPr>
                                <w:sz w:val="20"/>
                              </w:rPr>
                              <w:t>記載のこと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3CD404" id="角丸四角形 7" o:spid="_x0000_s1031" style="position:absolute;left:0;text-align:left;margin-left:-11.1pt;margin-top:18.9pt;width:102.65pt;height:34.2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" fillcolor="white [3201]" strokecolor="black [3200]" strokeweight="1pt">
                <v:stroke joinstyle="miter"/>
                <v:textbox>
                  <w:txbxContent>
                    <w:p w14:paraId="52375561" w14:textId="77777777" w:rsidR="006B323E" w:rsidRDefault="006B323E" w:rsidP="006B323E">
                      <w:pPr>
                        <w:spacing w:line="220" w:lineRule="exact"/>
                        <w:rPr>
                          <w:sz w:val="20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〃は</w:t>
                      </w:r>
                      <w:r>
                        <w:rPr>
                          <w:sz w:val="20"/>
                        </w:rPr>
                        <w:t>不可</w:t>
                      </w:r>
                    </w:p>
                    <w:p w14:paraId="2FD34F2B" w14:textId="77777777" w:rsidR="006B323E" w:rsidRPr="006B323E" w:rsidRDefault="006B323E" w:rsidP="006B323E">
                      <w:pPr>
                        <w:spacing w:line="220" w:lineRule="exact"/>
                        <w:rPr>
                          <w:sz w:val="22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正しく</w:t>
                      </w:r>
                      <w:r>
                        <w:rPr>
                          <w:sz w:val="20"/>
                        </w:rPr>
                        <w:t>記載のこと</w:t>
                      </w:r>
                    </w:p>
                  </w:txbxContent>
                </v:textbox>
              </v:roundrect>
            </w:pict>
          </mc:Fallback>
        </mc:AlternateContent>
      </w:r>
      <w:r w:rsidR="00BD3A97">
        <w:rPr>
          <w:rFonts w:hint="eastAsia"/>
          <w:spacing w:val="-6"/>
          <w:szCs w:val="21"/>
        </w:rPr>
        <w:t xml:space="preserve">　　　・勧奨退職及び市町村立学校教員（校長）から県教育委員会職員になったとき等…「願いにより本職を免ずる。」</w:t>
      </w:r>
    </w:p>
    <w:p w14:paraId="554E8D32" w14:textId="38A9A296" w:rsidR="00BD3A97" w:rsidRDefault="00BD3A97" w:rsidP="00BD3A97">
      <w:pPr>
        <w:ind w:leftChars="750" w:left="3876" w:rightChars="902" w:right="1859" w:hangingChars="1200" w:hanging="2330"/>
        <w:rPr>
          <w:spacing w:val="-6"/>
          <w:szCs w:val="21"/>
        </w:rPr>
      </w:pPr>
      <w:r>
        <w:rPr>
          <w:rFonts w:hint="eastAsia"/>
          <w:spacing w:val="-6"/>
          <w:szCs w:val="21"/>
        </w:rPr>
        <w:t xml:space="preserve">　　　・定年（</w:t>
      </w:r>
      <w:r>
        <w:rPr>
          <w:rFonts w:hint="eastAsia"/>
          <w:spacing w:val="-6"/>
          <w:szCs w:val="21"/>
        </w:rPr>
        <w:t>60</w:t>
      </w:r>
      <w:r>
        <w:rPr>
          <w:rFonts w:hint="eastAsia"/>
          <w:spacing w:val="-6"/>
          <w:szCs w:val="21"/>
        </w:rPr>
        <w:t>歳定年制は、</w:t>
      </w:r>
      <w:r>
        <w:rPr>
          <w:rFonts w:hint="eastAsia"/>
          <w:spacing w:val="-6"/>
          <w:szCs w:val="21"/>
        </w:rPr>
        <w:t>S60.3.31</w:t>
      </w:r>
      <w:r>
        <w:rPr>
          <w:rFonts w:hint="eastAsia"/>
          <w:spacing w:val="-6"/>
          <w:szCs w:val="21"/>
        </w:rPr>
        <w:t>から施行）によるとき…「定年により退職した。」</w:t>
      </w:r>
    </w:p>
    <w:p w14:paraId="418BA1F0" w14:textId="6D31C991" w:rsidR="00101C91" w:rsidRDefault="00101C91">
      <w:pPr>
        <w:rPr>
          <w:szCs w:val="21"/>
        </w:rPr>
      </w:pPr>
    </w:p>
    <w:p w14:paraId="24D047CF" w14:textId="0E2A475E" w:rsidR="005F1564" w:rsidRDefault="00473AD9">
      <w:pPr>
        <w:ind w:firstLineChars="300" w:firstLine="618"/>
        <w:rPr>
          <w:szCs w:val="21"/>
        </w:rPr>
      </w:pP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26783C77" wp14:editId="7AD547C4">
                <wp:simplePos x="0" y="0"/>
                <wp:positionH relativeFrom="column">
                  <wp:posOffset>1391285</wp:posOffset>
                </wp:positionH>
                <wp:positionV relativeFrom="paragraph">
                  <wp:posOffset>876935</wp:posOffset>
                </wp:positionV>
                <wp:extent cx="2424430" cy="399415"/>
                <wp:effectExtent l="0" t="0" r="13970" b="19685"/>
                <wp:wrapNone/>
                <wp:docPr id="11" name="角丸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4430" cy="39941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280535" w14:textId="723C9013" w:rsidR="005C2737" w:rsidRPr="006B323E" w:rsidRDefault="005C2737" w:rsidP="006B323E">
                            <w:pPr>
                              <w:spacing w:line="22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「</w:t>
                            </w:r>
                            <w:r>
                              <w:rPr>
                                <w:sz w:val="20"/>
                              </w:rPr>
                              <w:t>なし」の場合も</w:t>
                            </w:r>
                            <w:r>
                              <w:rPr>
                                <w:rFonts w:hint="eastAsia"/>
                                <w:sz w:val="20"/>
                              </w:rPr>
                              <w:t>必ず</w:t>
                            </w:r>
                            <w:r>
                              <w:rPr>
                                <w:sz w:val="20"/>
                              </w:rPr>
                              <w:t>記載する。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783C77" id="角丸四角形 11" o:spid="_x0000_s1032" style="position:absolute;left:0;text-align:left;margin-left:109.55pt;margin-top:69.05pt;width:190.9pt;height:31.4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" fillcolor="white [3201]" strokecolor="black [3200]" strokeweight="1pt">
                <v:stroke joinstyle="miter"/>
                <v:textbox>
                  <w:txbxContent>
                    <w:p w14:paraId="75280535" w14:textId="723C9013" w:rsidR="005C2737" w:rsidRPr="006B323E" w:rsidRDefault="005C2737" w:rsidP="006B323E">
                      <w:pPr>
                        <w:spacing w:line="220" w:lineRule="exact"/>
                        <w:rPr>
                          <w:sz w:val="22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「</w:t>
                      </w:r>
                      <w:r>
                        <w:rPr>
                          <w:sz w:val="20"/>
                        </w:rPr>
                        <w:t>なし」の場合も</w:t>
                      </w:r>
                      <w:r>
                        <w:rPr>
                          <w:rFonts w:hint="eastAsia"/>
                          <w:sz w:val="20"/>
                        </w:rPr>
                        <w:t>必ず</w:t>
                      </w:r>
                      <w:r>
                        <w:rPr>
                          <w:sz w:val="20"/>
                        </w:rPr>
                        <w:t>記載する。</w:t>
                      </w:r>
                    </w:p>
                  </w:txbxContent>
                </v:textbox>
              </v:roundrect>
            </w:pict>
          </mc:Fallback>
        </mc:AlternateContent>
      </w:r>
      <w:r w:rsidR="005F1564">
        <w:rPr>
          <w:rFonts w:hint="eastAsia"/>
          <w:szCs w:val="21"/>
        </w:rPr>
        <w:t>（その他の経歴）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5667"/>
        <w:gridCol w:w="2613"/>
      </w:tblGrid>
      <w:tr w:rsidR="005F1564" w14:paraId="6018D55A" w14:textId="77777777">
        <w:tc>
          <w:tcPr>
            <w:tcW w:w="1548" w:type="dxa"/>
            <w:tcBorders>
              <w:top w:val="nil"/>
              <w:left w:val="nil"/>
              <w:bottom w:val="nil"/>
            </w:tcBorders>
          </w:tcPr>
          <w:p w14:paraId="655F9EF2" w14:textId="23669CB0" w:rsidR="005F1564" w:rsidRDefault="00BD3A9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昭和</w:t>
            </w:r>
            <w:r w:rsidR="00473AD9">
              <w:rPr>
                <w:rFonts w:hint="eastAsia"/>
                <w:szCs w:val="21"/>
              </w:rPr>
              <w:t>63</w:t>
            </w:r>
            <w:r w:rsidR="005F1564">
              <w:rPr>
                <w:rFonts w:hint="eastAsia"/>
                <w:szCs w:val="21"/>
              </w:rPr>
              <w:t>. 4. 1</w:t>
            </w:r>
          </w:p>
          <w:p w14:paraId="67A788C4" w14:textId="7EFF112E" w:rsidR="00473AD9" w:rsidRDefault="00473AD9" w:rsidP="00473AD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平成</w:t>
            </w:r>
            <w:r>
              <w:rPr>
                <w:rFonts w:hint="eastAsia"/>
                <w:szCs w:val="21"/>
              </w:rPr>
              <w:t>2. 4. 1</w:t>
            </w:r>
          </w:p>
          <w:p w14:paraId="24724AA3" w14:textId="50340CA6" w:rsidR="005F1564" w:rsidRDefault="00101C9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平成</w:t>
            </w:r>
            <w:r w:rsidR="00CE1B49"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. 4. 1</w:t>
            </w:r>
          </w:p>
        </w:tc>
        <w:tc>
          <w:tcPr>
            <w:tcW w:w="5667" w:type="dxa"/>
            <w:tcBorders>
              <w:top w:val="nil"/>
              <w:bottom w:val="nil"/>
              <w:right w:val="nil"/>
            </w:tcBorders>
          </w:tcPr>
          <w:p w14:paraId="4FA61532" w14:textId="53F5FB05" w:rsidR="00BD3A97" w:rsidRDefault="00473AD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○○市小中学校長会理事</w:t>
            </w:r>
            <w:r w:rsidR="00BD3A97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平成</w:t>
            </w:r>
            <w:r>
              <w:rPr>
                <w:rFonts w:hint="eastAsia"/>
                <w:szCs w:val="21"/>
              </w:rPr>
              <w:t>2</w:t>
            </w:r>
            <w:r w:rsidR="00101C91">
              <w:rPr>
                <w:rFonts w:hint="eastAsia"/>
                <w:szCs w:val="21"/>
              </w:rPr>
              <w:t>.3.31</w:t>
            </w:r>
            <w:r w:rsidR="00101C91">
              <w:rPr>
                <w:rFonts w:hint="eastAsia"/>
                <w:szCs w:val="21"/>
              </w:rPr>
              <w:t>まで）</w:t>
            </w:r>
          </w:p>
          <w:p w14:paraId="31881208" w14:textId="564087F0" w:rsidR="00101C91" w:rsidRPr="00101C91" w:rsidRDefault="00473AD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○○県小学校長会副会長（平成</w:t>
            </w:r>
            <w:r w:rsidR="00DA04F5"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.3.31</w:t>
            </w:r>
            <w:r>
              <w:rPr>
                <w:rFonts w:hint="eastAsia"/>
                <w:szCs w:val="21"/>
              </w:rPr>
              <w:t>まで）</w:t>
            </w:r>
          </w:p>
          <w:p w14:paraId="77E285CD" w14:textId="15D8A12D" w:rsidR="005F1564" w:rsidRPr="005C2737" w:rsidRDefault="00CE1B4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○○市立○○小学校長</w:t>
            </w:r>
            <w:r w:rsidR="005F1564">
              <w:rPr>
                <w:rFonts w:hint="eastAsia"/>
                <w:szCs w:val="21"/>
              </w:rPr>
              <w:t>（平成</w:t>
            </w:r>
            <w:r>
              <w:rPr>
                <w:rFonts w:hint="eastAsia"/>
                <w:szCs w:val="21"/>
              </w:rPr>
              <w:t>5</w:t>
            </w:r>
            <w:r w:rsidR="005F1564">
              <w:rPr>
                <w:rFonts w:hint="eastAsia"/>
                <w:szCs w:val="21"/>
              </w:rPr>
              <w:t>.3.31</w:t>
            </w:r>
            <w:r w:rsidR="005F1564">
              <w:rPr>
                <w:rFonts w:hint="eastAsia"/>
                <w:szCs w:val="21"/>
              </w:rPr>
              <w:t>まで）</w:t>
            </w:r>
          </w:p>
        </w:tc>
        <w:tc>
          <w:tcPr>
            <w:tcW w:w="2613" w:type="dxa"/>
            <w:tcBorders>
              <w:top w:val="nil"/>
              <w:bottom w:val="nil"/>
              <w:right w:val="nil"/>
            </w:tcBorders>
          </w:tcPr>
          <w:p w14:paraId="48340687" w14:textId="3525E850" w:rsidR="005F1564" w:rsidRDefault="00097D7A">
            <w:pPr>
              <w:rPr>
                <w:szCs w:val="21"/>
              </w:rPr>
            </w:pPr>
            <w:r>
              <w:rPr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4F77AF58" wp14:editId="1FC32B1C">
                      <wp:simplePos x="0" y="0"/>
                      <wp:positionH relativeFrom="column">
                        <wp:posOffset>-464185</wp:posOffset>
                      </wp:positionH>
                      <wp:positionV relativeFrom="paragraph">
                        <wp:posOffset>-215265</wp:posOffset>
                      </wp:positionV>
                      <wp:extent cx="2028825" cy="561975"/>
                      <wp:effectExtent l="0" t="0" r="28575" b="28575"/>
                      <wp:wrapNone/>
                      <wp:docPr id="9" name="角丸四角形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28825" cy="561975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DAF71A3" w14:textId="037B8513" w:rsidR="00097D7A" w:rsidRPr="00097D7A" w:rsidRDefault="00097D7A" w:rsidP="006B323E">
                                  <w:pPr>
                                    <w:spacing w:line="220" w:lineRule="exact"/>
                                    <w:rPr>
                                      <w:sz w:val="20"/>
                                    </w:rPr>
                                  </w:pPr>
                                  <w:r w:rsidRPr="00097D7A">
                                    <w:rPr>
                                      <w:rFonts w:hint="eastAsia"/>
                                      <w:sz w:val="20"/>
                                    </w:rPr>
                                    <w:t>教育長、</w:t>
                                  </w:r>
                                  <w:r w:rsidR="00CE1B49">
                                    <w:rPr>
                                      <w:rFonts w:hint="eastAsia"/>
                                      <w:sz w:val="20"/>
                                    </w:rPr>
                                    <w:t>再任用校長、</w:t>
                                  </w:r>
                                  <w:r w:rsidRPr="00097D7A">
                                    <w:rPr>
                                      <w:rFonts w:hint="eastAsia"/>
                                      <w:sz w:val="20"/>
                                    </w:rPr>
                                    <w:t>保護司等の要職に限って</w:t>
                                  </w:r>
                                  <w:r w:rsidR="00CE1B49">
                                    <w:rPr>
                                      <w:rFonts w:hint="eastAsia"/>
                                      <w:sz w:val="20"/>
                                    </w:rPr>
                                    <w:t>記入する。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77AF58" id="角丸四角形 9" o:spid="_x0000_s1033" style="position:absolute;left:0;text-align:left;margin-left:-36.55pt;margin-top:-16.95pt;width:159.75pt;height:44.2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" fillcolor="white [3201]" strokecolor="black [3200]" strokeweight="1pt">
                      <v:stroke joinstyle="miter"/>
                      <v:textbox>
                        <w:txbxContent>
                          <w:p w14:paraId="6DAF71A3" w14:textId="037B8513" w:rsidR="00097D7A" w:rsidRPr="00097D7A" w:rsidRDefault="00097D7A" w:rsidP="006B323E">
                            <w:pPr>
                              <w:spacing w:line="220" w:lineRule="exact"/>
                              <w:rPr>
                                <w:sz w:val="20"/>
                              </w:rPr>
                            </w:pPr>
                            <w:r w:rsidRPr="00097D7A">
                              <w:rPr>
                                <w:rFonts w:hint="eastAsia"/>
                                <w:sz w:val="20"/>
                              </w:rPr>
                              <w:t>教育長、</w:t>
                            </w:r>
                            <w:r w:rsidR="00CE1B49">
                              <w:rPr>
                                <w:rFonts w:hint="eastAsia"/>
                                <w:sz w:val="20"/>
                              </w:rPr>
                              <w:t>再任用校長、</w:t>
                            </w:r>
                            <w:r w:rsidRPr="00097D7A">
                              <w:rPr>
                                <w:rFonts w:hint="eastAsia"/>
                                <w:sz w:val="20"/>
                              </w:rPr>
                              <w:t>保護司等の要職に限って</w:t>
                            </w:r>
                            <w:r w:rsidR="00CE1B49">
                              <w:rPr>
                                <w:rFonts w:hint="eastAsia"/>
                                <w:sz w:val="20"/>
                              </w:rPr>
                              <w:t>記入する。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0EEB4908" w14:textId="316F0424" w:rsidR="005F1564" w:rsidRDefault="005F1564">
            <w:pPr>
              <w:rPr>
                <w:szCs w:val="21"/>
              </w:rPr>
            </w:pPr>
          </w:p>
          <w:p w14:paraId="735D5F2A" w14:textId="2206A132" w:rsidR="005F1564" w:rsidRDefault="00CE1B4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○○県教育委員会</w:t>
            </w:r>
          </w:p>
        </w:tc>
      </w:tr>
    </w:tbl>
    <w:p w14:paraId="33BDCAB8" w14:textId="2A8F49E7" w:rsidR="005F1564" w:rsidRDefault="005F1564">
      <w:pPr>
        <w:rPr>
          <w:szCs w:val="21"/>
        </w:rPr>
      </w:pPr>
    </w:p>
    <w:p w14:paraId="1AF74AB5" w14:textId="77777777" w:rsidR="00473AD9" w:rsidRDefault="00473AD9">
      <w:pPr>
        <w:rPr>
          <w:szCs w:val="21"/>
        </w:rPr>
      </w:pPr>
    </w:p>
    <w:p w14:paraId="1316B356" w14:textId="07C24EA5" w:rsidR="005F1564" w:rsidRDefault="005F1564">
      <w:pPr>
        <w:ind w:firstLineChars="300" w:firstLine="618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pacing w:val="420"/>
          <w:kern w:val="0"/>
          <w:szCs w:val="21"/>
          <w:fitText w:val="1260" w:id="-1677015550"/>
        </w:rPr>
        <w:t>賞</w:t>
      </w:r>
      <w:r>
        <w:rPr>
          <w:rFonts w:hint="eastAsia"/>
          <w:kern w:val="0"/>
          <w:szCs w:val="21"/>
          <w:fitText w:val="1260" w:id="-1677015550"/>
        </w:rPr>
        <w:t>罰</w:t>
      </w:r>
      <w:r>
        <w:rPr>
          <w:rFonts w:hint="eastAsia"/>
          <w:szCs w:val="21"/>
        </w:rPr>
        <w:t>）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5667"/>
        <w:gridCol w:w="2613"/>
      </w:tblGrid>
      <w:tr w:rsidR="005F1564" w14:paraId="79666C2A" w14:textId="77777777">
        <w:tc>
          <w:tcPr>
            <w:tcW w:w="1548" w:type="dxa"/>
            <w:tcBorders>
              <w:top w:val="nil"/>
              <w:left w:val="nil"/>
              <w:bottom w:val="nil"/>
            </w:tcBorders>
          </w:tcPr>
          <w:p w14:paraId="68EAB073" w14:textId="13299F6C" w:rsidR="005F1564" w:rsidRDefault="00473AD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平成</w:t>
            </w:r>
            <w:r w:rsidR="00DA04F5"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 xml:space="preserve">. 11. </w:t>
            </w:r>
            <w:r w:rsidR="00DA04F5">
              <w:rPr>
                <w:rFonts w:hint="eastAsia"/>
                <w:szCs w:val="21"/>
              </w:rPr>
              <w:t>7</w:t>
            </w:r>
          </w:p>
        </w:tc>
        <w:tc>
          <w:tcPr>
            <w:tcW w:w="5667" w:type="dxa"/>
            <w:tcBorders>
              <w:top w:val="nil"/>
              <w:bottom w:val="nil"/>
              <w:right w:val="nil"/>
            </w:tcBorders>
          </w:tcPr>
          <w:p w14:paraId="6186A302" w14:textId="5F3869AA" w:rsidR="005F1564" w:rsidRDefault="00DA04F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○○県教育委員会教育功労者表彰</w:t>
            </w:r>
          </w:p>
        </w:tc>
        <w:tc>
          <w:tcPr>
            <w:tcW w:w="2613" w:type="dxa"/>
            <w:tcBorders>
              <w:top w:val="nil"/>
              <w:bottom w:val="nil"/>
              <w:right w:val="nil"/>
            </w:tcBorders>
          </w:tcPr>
          <w:p w14:paraId="052862E4" w14:textId="52B40533" w:rsidR="005F1564" w:rsidRDefault="00DA04F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○○</w:t>
            </w:r>
            <w:r w:rsidR="005F1564">
              <w:rPr>
                <w:rFonts w:hint="eastAsia"/>
                <w:szCs w:val="21"/>
              </w:rPr>
              <w:t>県教育委員会</w:t>
            </w:r>
          </w:p>
        </w:tc>
      </w:tr>
    </w:tbl>
    <w:p w14:paraId="69506EF5" w14:textId="444FB64E" w:rsidR="005F1564" w:rsidRDefault="00DA04F5">
      <w:pPr>
        <w:rPr>
          <w:lang w:eastAsia="zh-TW"/>
        </w:rPr>
      </w:pP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0EACDF49" wp14:editId="14A4EB50">
                <wp:simplePos x="0" y="0"/>
                <wp:positionH relativeFrom="column">
                  <wp:posOffset>1391285</wp:posOffset>
                </wp:positionH>
                <wp:positionV relativeFrom="paragraph">
                  <wp:posOffset>50165</wp:posOffset>
                </wp:positionV>
                <wp:extent cx="2424430" cy="399415"/>
                <wp:effectExtent l="0" t="0" r="13970" b="19685"/>
                <wp:wrapNone/>
                <wp:docPr id="3" name="角丸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4430" cy="39941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8DE064" w14:textId="13F43FFB" w:rsidR="00DA04F5" w:rsidRPr="006B323E" w:rsidRDefault="00DA04F5" w:rsidP="006B323E">
                            <w:pPr>
                              <w:spacing w:line="22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「</w:t>
                            </w:r>
                            <w:r w:rsidR="00CE1B49">
                              <w:rPr>
                                <w:rFonts w:hint="eastAsia"/>
                                <w:sz w:val="20"/>
                              </w:rPr>
                              <w:t>なし</w:t>
                            </w:r>
                            <w:r>
                              <w:rPr>
                                <w:sz w:val="20"/>
                              </w:rPr>
                              <w:t>」の場合も</w:t>
                            </w:r>
                            <w:r>
                              <w:rPr>
                                <w:rFonts w:hint="eastAsia"/>
                                <w:sz w:val="20"/>
                              </w:rPr>
                              <w:t>必ず</w:t>
                            </w:r>
                            <w:r>
                              <w:rPr>
                                <w:sz w:val="20"/>
                              </w:rPr>
                              <w:t>記載する。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EACDF49" id="_x0000_s1034" style="position:absolute;left:0;text-align:left;margin-left:109.55pt;margin-top:3.95pt;width:190.9pt;height:31.4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" fillcolor="white [3201]" strokecolor="black [3200]" strokeweight="1pt">
                <v:stroke joinstyle="miter"/>
                <v:textbox>
                  <w:txbxContent>
                    <w:p w14:paraId="688DE064" w14:textId="13F43FFB" w:rsidR="00DA04F5" w:rsidRPr="006B323E" w:rsidRDefault="00DA04F5" w:rsidP="006B323E">
                      <w:pPr>
                        <w:spacing w:line="220" w:lineRule="exact"/>
                        <w:rPr>
                          <w:sz w:val="22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「</w:t>
                      </w:r>
                      <w:r w:rsidR="00CE1B49">
                        <w:rPr>
                          <w:rFonts w:hint="eastAsia"/>
                          <w:sz w:val="20"/>
                        </w:rPr>
                        <w:t>なし</w:t>
                      </w:r>
                      <w:r>
                        <w:rPr>
                          <w:sz w:val="20"/>
                        </w:rPr>
                        <w:t>」の場合も</w:t>
                      </w:r>
                      <w:r>
                        <w:rPr>
                          <w:rFonts w:hint="eastAsia"/>
                          <w:sz w:val="20"/>
                        </w:rPr>
                        <w:t>必ず</w:t>
                      </w:r>
                      <w:r>
                        <w:rPr>
                          <w:sz w:val="20"/>
                        </w:rPr>
                        <w:t>記載する。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5F1564" w:rsidSect="008629BD">
      <w:pgSz w:w="11906" w:h="16838" w:code="9"/>
      <w:pgMar w:top="1134" w:right="1418" w:bottom="851" w:left="1418" w:header="851" w:footer="992" w:gutter="0"/>
      <w:cols w:space="425"/>
      <w:docGrid w:type="linesAndChars" w:linePitch="333" w:charSpace="-7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9E9C3" w14:textId="77777777" w:rsidR="003035A8" w:rsidRDefault="003035A8" w:rsidP="00B846B5">
      <w:r>
        <w:separator/>
      </w:r>
    </w:p>
  </w:endnote>
  <w:endnote w:type="continuationSeparator" w:id="0">
    <w:p w14:paraId="16BCDA40" w14:textId="77777777" w:rsidR="003035A8" w:rsidRDefault="003035A8" w:rsidP="00B84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3D38C" w14:textId="77777777" w:rsidR="003035A8" w:rsidRDefault="003035A8" w:rsidP="00B846B5">
      <w:r>
        <w:separator/>
      </w:r>
    </w:p>
  </w:footnote>
  <w:footnote w:type="continuationSeparator" w:id="0">
    <w:p w14:paraId="6CE89F48" w14:textId="77777777" w:rsidR="003035A8" w:rsidRDefault="003035A8" w:rsidP="00B846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3"/>
  <w:drawingGridVerticalSpacing w:val="333"/>
  <w:displayHorizont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C1F"/>
    <w:rsid w:val="00097D7A"/>
    <w:rsid w:val="000D085C"/>
    <w:rsid w:val="00101C91"/>
    <w:rsid w:val="001D20FD"/>
    <w:rsid w:val="002106D2"/>
    <w:rsid w:val="002109A1"/>
    <w:rsid w:val="00211E6B"/>
    <w:rsid w:val="002575CE"/>
    <w:rsid w:val="002C16FC"/>
    <w:rsid w:val="003001DB"/>
    <w:rsid w:val="003035A8"/>
    <w:rsid w:val="00430EFE"/>
    <w:rsid w:val="00464E67"/>
    <w:rsid w:val="00473AD9"/>
    <w:rsid w:val="004F1474"/>
    <w:rsid w:val="004F232C"/>
    <w:rsid w:val="00540DCC"/>
    <w:rsid w:val="005C2737"/>
    <w:rsid w:val="005E271A"/>
    <w:rsid w:val="005F1564"/>
    <w:rsid w:val="006020D3"/>
    <w:rsid w:val="0060486E"/>
    <w:rsid w:val="00605666"/>
    <w:rsid w:val="006B323E"/>
    <w:rsid w:val="006F79FC"/>
    <w:rsid w:val="00712A48"/>
    <w:rsid w:val="007469B8"/>
    <w:rsid w:val="00844551"/>
    <w:rsid w:val="008629BD"/>
    <w:rsid w:val="0089793D"/>
    <w:rsid w:val="008B3223"/>
    <w:rsid w:val="008C19F7"/>
    <w:rsid w:val="00916984"/>
    <w:rsid w:val="00931E47"/>
    <w:rsid w:val="00955F97"/>
    <w:rsid w:val="009B08F9"/>
    <w:rsid w:val="00A66C24"/>
    <w:rsid w:val="00AA1B16"/>
    <w:rsid w:val="00B846B5"/>
    <w:rsid w:val="00BB2151"/>
    <w:rsid w:val="00BD3A97"/>
    <w:rsid w:val="00C06A34"/>
    <w:rsid w:val="00C3469E"/>
    <w:rsid w:val="00C76857"/>
    <w:rsid w:val="00CC5292"/>
    <w:rsid w:val="00CE1B49"/>
    <w:rsid w:val="00D91D57"/>
    <w:rsid w:val="00D92FD3"/>
    <w:rsid w:val="00DA04F5"/>
    <w:rsid w:val="00DA1A5A"/>
    <w:rsid w:val="00DA272E"/>
    <w:rsid w:val="00E3781D"/>
    <w:rsid w:val="00E95F52"/>
    <w:rsid w:val="00EA3C1F"/>
    <w:rsid w:val="00ED46D2"/>
    <w:rsid w:val="00F06AFA"/>
    <w:rsid w:val="00F071E2"/>
    <w:rsid w:val="00FE27C3"/>
    <w:rsid w:val="00FE6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E2210D"/>
  <w15:chartTrackingRefBased/>
  <w15:docId w15:val="{4C770BA7-ECB9-4F12-B93C-428507B85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46B5"/>
    <w:pPr>
      <w:tabs>
        <w:tab w:val="center" w:pos="4252"/>
        <w:tab w:val="right" w:pos="8504"/>
      </w:tabs>
      <w:snapToGrid w:val="0"/>
    </w:pPr>
  </w:style>
  <w:style w:type="character" w:styleId="a5">
    <w:name w:val="annotation reference"/>
    <w:semiHidden/>
    <w:rPr>
      <w:sz w:val="18"/>
      <w:szCs w:val="18"/>
    </w:rPr>
  </w:style>
  <w:style w:type="paragraph" w:styleId="a6">
    <w:name w:val="annotation text"/>
    <w:basedOn w:val="a"/>
    <w:semiHidden/>
    <w:pPr>
      <w:jc w:val="left"/>
    </w:pPr>
  </w:style>
  <w:style w:type="paragraph" w:styleId="a7">
    <w:name w:val="annotation subject"/>
    <w:basedOn w:val="a6"/>
    <w:next w:val="a6"/>
    <w:semiHidden/>
    <w:rPr>
      <w:b/>
      <w:bCs/>
    </w:rPr>
  </w:style>
  <w:style w:type="paragraph" w:styleId="a8">
    <w:name w:val="Balloon Text"/>
    <w:basedOn w:val="a"/>
    <w:semiHidden/>
    <w:rPr>
      <w:rFonts w:ascii="Arial" w:eastAsia="ＭＳ ゴシック" w:hAnsi="Arial"/>
      <w:sz w:val="18"/>
      <w:szCs w:val="18"/>
    </w:rPr>
  </w:style>
  <w:style w:type="character" w:customStyle="1" w:styleId="a4">
    <w:name w:val="ヘッダー (文字)"/>
    <w:link w:val="a3"/>
    <w:rsid w:val="00B846B5"/>
    <w:rPr>
      <w:kern w:val="2"/>
      <w:sz w:val="21"/>
      <w:szCs w:val="24"/>
    </w:rPr>
  </w:style>
  <w:style w:type="paragraph" w:styleId="a9">
    <w:name w:val="footer"/>
    <w:basedOn w:val="a"/>
    <w:link w:val="aa"/>
    <w:rsid w:val="00B846B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846B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0107;&#21209;&#27096;&#24335;Excel&#29256;\&#8549;-&#21465;&#21234;&#20107;&#21209;&#25163;&#32154;\604-&#23653;&#27508;&#26360;&#65288;&#20837;&#21147;&#20363;&#65289;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604-履歴書（入力例）.dot</Template>
  <TotalTime>2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履　　歴　　書</vt:lpstr>
      <vt:lpstr>履　　歴　　書</vt:lpstr>
    </vt:vector>
  </TitlesOfParts>
  <Company>Toshiba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履　　歴　　書</dc:title>
  <dc:subject/>
  <dc:creator>Owner</dc:creator>
  <cp:keywords/>
  <cp:lastModifiedBy>TFRJ003</cp:lastModifiedBy>
  <cp:revision>3</cp:revision>
  <cp:lastPrinted>2020-05-17T05:47:00Z</cp:lastPrinted>
  <dcterms:created xsi:type="dcterms:W3CDTF">2023-08-31T05:20:00Z</dcterms:created>
  <dcterms:modified xsi:type="dcterms:W3CDTF">2023-09-14T02:21:00Z</dcterms:modified>
</cp:coreProperties>
</file>